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4383A6A8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094CFD" w:rsidRPr="00680427">
        <w:rPr>
          <w:rFonts w:ascii="Verdana" w:hAnsi="Verdana"/>
          <w:b/>
        </w:rPr>
        <w:t>Beroun - vypracování projektové dokumentace na opravu haly mechanizačního střediska</w:t>
      </w:r>
      <w:r w:rsidR="00094CFD" w:rsidRPr="00094CFD">
        <w:rPr>
          <w:rFonts w:ascii="Verdana" w:hAnsi="Verdana"/>
          <w:b/>
        </w:rPr>
        <w:t>“</w:t>
      </w:r>
      <w:r w:rsidRPr="00094CFD">
        <w:rPr>
          <w:rFonts w:eastAsia="Times New Roman" w:cs="Times New Roman"/>
          <w:lang w:eastAsia="cs-CZ"/>
        </w:rPr>
        <w:t>, č.j.</w:t>
      </w:r>
      <w:r w:rsidR="006A6B05">
        <w:rPr>
          <w:rFonts w:eastAsia="Times New Roman" w:cs="Times New Roman"/>
          <w:lang w:eastAsia="cs-CZ"/>
        </w:rPr>
        <w:t xml:space="preserve"> </w:t>
      </w:r>
      <w:bookmarkStart w:id="1" w:name="_GoBack"/>
      <w:bookmarkEnd w:id="1"/>
      <w:r w:rsidR="006A6B05" w:rsidRPr="006A6B05">
        <w:rPr>
          <w:rFonts w:eastAsia="Times New Roman" w:cs="Times New Roman"/>
          <w:lang w:eastAsia="cs-CZ"/>
        </w:rPr>
        <w:t>15811/2024-SŽ-OŘ PHA-OVZ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6A6B05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6A6B05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D30A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F593B" w14:textId="77777777" w:rsidR="00D30A60" w:rsidRDefault="00D30A60" w:rsidP="00962258">
      <w:pPr>
        <w:spacing w:after="0" w:line="240" w:lineRule="auto"/>
      </w:pPr>
      <w:r>
        <w:separator/>
      </w:r>
    </w:p>
  </w:endnote>
  <w:endnote w:type="continuationSeparator" w:id="0">
    <w:p w14:paraId="7B128B79" w14:textId="77777777" w:rsidR="00D30A60" w:rsidRDefault="00D30A6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E1444F" w14:textId="77777777" w:rsidR="00D30A60" w:rsidRDefault="00D30A60" w:rsidP="00962258">
      <w:pPr>
        <w:spacing w:after="0" w:line="240" w:lineRule="auto"/>
      </w:pPr>
      <w:r>
        <w:separator/>
      </w:r>
    </w:p>
  </w:footnote>
  <w:footnote w:type="continuationSeparator" w:id="0">
    <w:p w14:paraId="1AEA43B7" w14:textId="77777777" w:rsidR="00D30A60" w:rsidRDefault="00D30A6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311BB" w14:textId="4D0DCD02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</w:t>
    </w:r>
    <w:r w:rsidR="00292A27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94CFD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92A27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A6B05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30A60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519AF"/>
    <w:rsid w:val="0049171C"/>
    <w:rsid w:val="00710200"/>
    <w:rsid w:val="0087094D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C4534-552F-4312-99C8-62B69A219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4e4a6a96-f3e4-483d-987d-304999e1d579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E8CB7-8171-4736-9D8E-C7A3006E7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88</TotalTime>
  <Pages>2</Pages>
  <Words>479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13</cp:revision>
  <cp:lastPrinted>2017-11-28T17:18:00Z</cp:lastPrinted>
  <dcterms:created xsi:type="dcterms:W3CDTF">2023-11-16T10:29:00Z</dcterms:created>
  <dcterms:modified xsi:type="dcterms:W3CDTF">2024-04-18T12:26:00Z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